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LEIGH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97BC3" w:rsidRDefault="00797BC3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Allowenshay.</w:t>
      </w:r>
      <w:bookmarkStart w:id="0" w:name="_GoBack"/>
      <w:bookmarkEnd w:id="0"/>
    </w:p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John Keynes, senior(q.v.).</w:t>
      </w:r>
    </w:p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21-324)</w:t>
      </w:r>
    </w:p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A47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A47" w:rsidRPr="003D0A60" w:rsidRDefault="005B6A47" w:rsidP="005B6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p w:rsidR="006B2F86" w:rsidRDefault="00797BC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6A47" w:rsidRPr="005B6A47" w:rsidRDefault="005B6A4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B6A47" w:rsidRPr="005B6A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A47" w:rsidRDefault="005B6A47" w:rsidP="00E71FC3">
      <w:pPr>
        <w:spacing w:after="0" w:line="240" w:lineRule="auto"/>
      </w:pPr>
      <w:r>
        <w:separator/>
      </w:r>
    </w:p>
  </w:endnote>
  <w:endnote w:type="continuationSeparator" w:id="0">
    <w:p w:rsidR="005B6A47" w:rsidRDefault="005B6A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A47" w:rsidRDefault="005B6A47" w:rsidP="00E71FC3">
      <w:pPr>
        <w:spacing w:after="0" w:line="240" w:lineRule="auto"/>
      </w:pPr>
      <w:r>
        <w:separator/>
      </w:r>
    </w:p>
  </w:footnote>
  <w:footnote w:type="continuationSeparator" w:id="0">
    <w:p w:rsidR="005B6A47" w:rsidRDefault="005B6A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47"/>
    <w:rsid w:val="005B6A47"/>
    <w:rsid w:val="00797BC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41B03"/>
  <w15:chartTrackingRefBased/>
  <w15:docId w15:val="{F7AAE2F7-D83D-48E4-9E34-A2A6EB1C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2016-03-27T20:36:00Z</dcterms:created>
  <dcterms:modified xsi:type="dcterms:W3CDTF">2016-03-27T20:37:00Z</dcterms:modified>
</cp:coreProperties>
</file>